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AF608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BURTON</w:t>
      </w:r>
      <w:r>
        <w:rPr>
          <w:rFonts w:ascii="Times New Roman" w:hAnsi="Times New Roman" w:cs="Times New Roman"/>
          <w:sz w:val="24"/>
          <w:szCs w:val="24"/>
        </w:rPr>
        <w:t xml:space="preserve">        (fl.1408)</w:t>
      </w:r>
    </w:p>
    <w:p w14:paraId="1ACD5638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71567E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1009CC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Holym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commissioned to levy and collect  </w:t>
      </w:r>
    </w:p>
    <w:p w14:paraId="3F54B1C6" w14:textId="1022EAA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Sandwich and in all adjacent ports and places</w:t>
      </w:r>
    </w:p>
    <w:p w14:paraId="2F34CA87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14:paraId="174A6F78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A2FA94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73CB26" w14:textId="77777777" w:rsidR="00243A03" w:rsidRDefault="00243A03" w:rsidP="00243A0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2021</w:t>
      </w:r>
    </w:p>
    <w:p w14:paraId="454519F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B8300" w14:textId="77777777" w:rsidR="005025F6" w:rsidRDefault="005025F6" w:rsidP="009139A6">
      <w:r>
        <w:separator/>
      </w:r>
    </w:p>
  </w:endnote>
  <w:endnote w:type="continuationSeparator" w:id="0">
    <w:p w14:paraId="48D99786" w14:textId="77777777" w:rsidR="005025F6" w:rsidRDefault="005025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F58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93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C5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D951B" w14:textId="77777777" w:rsidR="005025F6" w:rsidRDefault="005025F6" w:rsidP="009139A6">
      <w:r>
        <w:separator/>
      </w:r>
    </w:p>
  </w:footnote>
  <w:footnote w:type="continuationSeparator" w:id="0">
    <w:p w14:paraId="6595637C" w14:textId="77777777" w:rsidR="005025F6" w:rsidRDefault="005025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B1C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F39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539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A03"/>
    <w:rsid w:val="000666E0"/>
    <w:rsid w:val="00152AD9"/>
    <w:rsid w:val="00243A03"/>
    <w:rsid w:val="002510B7"/>
    <w:rsid w:val="005025F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2E10E"/>
  <w15:chartTrackingRefBased/>
  <w15:docId w15:val="{08067327-C50F-4006-980A-15329F74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2022-01-04T07:53:00Z</dcterms:created>
  <dcterms:modified xsi:type="dcterms:W3CDTF">2022-05-28T08:27:00Z</dcterms:modified>
</cp:coreProperties>
</file>